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C6365" w:rsidRPr="00DC6365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:</w:t>
            </w:r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  </w:t>
            </w:r>
            <w:bookmarkStart w:id="0" w:name="_GoBack"/>
            <w:r w:rsidRPr="00DC6365">
              <w:rPr>
                <w:rFonts w:ascii="Tahoma" w:hAnsi="Tahoma" w:cs="Tahoma"/>
                <w:color w:val="000000"/>
                <w:sz w:val="18"/>
                <w:szCs w:val="18"/>
              </w:rPr>
              <w:t>Πρότυπο</w:t>
            </w:r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Supolco</w:t>
            </w:r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37 </w:t>
            </w:r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component</w:t>
            </w:r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FAME</w:t>
            </w:r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mix</w:t>
            </w:r>
          </w:p>
          <w:bookmarkEnd w:id="0"/>
          <w:p w:rsidR="00DC6365" w:rsidRPr="00DC6365" w:rsidRDefault="00DC6365" w:rsidP="00DC6365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DC6365" w:rsidRPr="00DC6365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C6365" w:rsidRPr="00DC6365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C6365" w:rsidRPr="00DC6365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C636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C63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C63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C63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C63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C6365" w:rsidRPr="00DC6365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Supelco 37 Component FAME Mix</w:t>
            </w:r>
          </w:p>
        </w:tc>
        <w:tc>
          <w:tcPr>
            <w:tcW w:w="1080" w:type="dxa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C6365" w:rsidRPr="00DC6365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Certified reference material</w:t>
            </w:r>
          </w:p>
        </w:tc>
        <w:tc>
          <w:tcPr>
            <w:tcW w:w="1080" w:type="dxa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C6365" w:rsidRPr="00DC6365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TraceCERT</w:t>
            </w:r>
            <w:proofErr w:type="spellEnd"/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® </w:t>
            </w:r>
          </w:p>
        </w:tc>
        <w:tc>
          <w:tcPr>
            <w:tcW w:w="1080" w:type="dxa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C6365" w:rsidRPr="00DC6365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 dichloromethane (varied conc.)</w:t>
            </w:r>
          </w:p>
        </w:tc>
        <w:tc>
          <w:tcPr>
            <w:tcW w:w="1080" w:type="dxa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C6365" w:rsidRPr="00DC6365" w:rsidTr="0053063B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C63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Ampule 1 ml</w:t>
            </w:r>
          </w:p>
        </w:tc>
        <w:tc>
          <w:tcPr>
            <w:tcW w:w="1080" w:type="dxa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C6365" w:rsidRPr="00DC6365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6365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C6365" w:rsidRPr="00DC6365" w:rsidRDefault="00DC6365" w:rsidP="00DC6365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C6365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DC6365">
              <w:rPr>
                <w:rFonts w:ascii="Tahoma" w:hAnsi="Tahoma" w:cs="Tahoma"/>
                <w:sz w:val="18"/>
                <w:szCs w:val="18"/>
              </w:rPr>
              <w:t xml:space="preserve">  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C6365" w:rsidRPr="00DC6365" w:rsidRDefault="00DC6365" w:rsidP="00DC63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C63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C6365" w:rsidRDefault="00B43CAA" w:rsidP="00DC6365"/>
    <w:sectPr w:rsidR="00B43CAA" w:rsidRPr="00DC63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DC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70647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0</TotalTime>
  <Pages>1</Pages>
  <Words>58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2025-11-28T13:34:00Z</dcterms:created>
  <dcterms:modified xsi:type="dcterms:W3CDTF">2025-11-28T13:34:00Z</dcterms:modified>
</cp:coreProperties>
</file>